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707" w:rsidRDefault="000A0707" w:rsidP="00416F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Ознакомление детей дошкольного возраста с произведениями изобразительного искусства  2 младшая группа</w:t>
      </w:r>
    </w:p>
    <w:p w:rsidR="000A0707" w:rsidRDefault="000A0707" w:rsidP="004B2B7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Организация работы на занятиях и в свободное время.</w:t>
      </w:r>
    </w:p>
    <w:p w:rsidR="000A0707" w:rsidRPr="00B91881" w:rsidRDefault="000A0707" w:rsidP="004B2B7F">
      <w:pPr>
        <w:jc w:val="both"/>
        <w:rPr>
          <w:rFonts w:ascii="Times New Roman" w:hAnsi="Times New Roman" w:cs="Times New Roman"/>
          <w:sz w:val="28"/>
          <w:szCs w:val="28"/>
        </w:rPr>
      </w:pPr>
      <w:r w:rsidRPr="00416F1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91881">
        <w:rPr>
          <w:rFonts w:ascii="Times New Roman" w:hAnsi="Times New Roman" w:cs="Times New Roman"/>
          <w:sz w:val="28"/>
          <w:szCs w:val="28"/>
        </w:rPr>
        <w:t>Активизация интереса к красивым игрушкам, нарядным предметам быта, одежде, интересным природным явлениям и объектам; побуждение обращать внимание на разнообразие сенсорных признаков объектов, явлений. Знакомство на конкретных примерах с народным искусством: глиняными игрушками, игрушками из соломы и дерева, предметами быта и одежды; скульптурой малых форм; с детскими книгами (иллюстрации художников Ю. Васнецова, В. Сутеева,</w:t>
      </w:r>
      <w:r w:rsidRPr="00B91881">
        <w:rPr>
          <w:sz w:val="28"/>
          <w:szCs w:val="28"/>
        </w:rPr>
        <w:t xml:space="preserve"> </w:t>
      </w:r>
      <w:r w:rsidRPr="00B91881">
        <w:rPr>
          <w:rFonts w:ascii="Times New Roman" w:hAnsi="Times New Roman" w:cs="Times New Roman"/>
          <w:sz w:val="28"/>
          <w:szCs w:val="28"/>
        </w:rPr>
        <w:t>Е. Чарушина); с близкими детскому опыту живописными образами. Формирование образа человека-мастера как создателя народных игрушек, иллюстраций в книгах, картин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48"/>
      </w:tblGrid>
      <w:tr w:rsidR="000A0707" w:rsidRPr="001723A3" w:rsidTr="00416F1E">
        <w:tc>
          <w:tcPr>
            <w:tcW w:w="10548" w:type="dxa"/>
          </w:tcPr>
          <w:p w:rsidR="000A0707" w:rsidRPr="001723A3" w:rsidRDefault="000A0707" w:rsidP="002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15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Список произведений изобразительного искусства</w:t>
            </w:r>
          </w:p>
        </w:tc>
      </w:tr>
      <w:tr w:rsidR="000A0707" w:rsidRPr="001723A3" w:rsidTr="00416F1E">
        <w:tc>
          <w:tcPr>
            <w:tcW w:w="10548" w:type="dxa"/>
          </w:tcPr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-Л.К. Старший «Мадонна с младенцем под яблоней»;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-А. Дюрер «Мадонна с цветком ириса»;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-Б. Кустодиев «Утро»;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-А. Дейнека «Мать»;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-И. Репин «Надя Репина»;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-Х.Б. Матинес дель Масо «Портрет инфанта дона Балтасара Карлоса»;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-Б. Кустодиев «Портрет И. Кустодиевой с собакой Шумкой»;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-А. Венецианов «Вот- те и батькин обед»;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-О. Ренуар «Мадам Шарпанье со своими детьми»;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-З. Серебрякова « За обедом»;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-Ю. Васнецов иллюстрации к книге «Ладушки»; «Кисонька»,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 xml:space="preserve"> «На улице»; «Радуга- дуга»;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 xml:space="preserve"> к сказке Л.Н. Толстого «Три медведя»;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-Ю. Васнецов «Липовая нога»;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-В. Чижиков иллюстрации к р.н.с. «Мужик и медведь»;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 xml:space="preserve">-Е. Рачев иллюстрации к р.н.с. «Колобок», «Лиса и волк». </w:t>
            </w:r>
          </w:p>
        </w:tc>
      </w:tr>
    </w:tbl>
    <w:p w:rsidR="000A0707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0707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0707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0707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0707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0707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0707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0707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0707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0707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0707" w:rsidRPr="00416F1E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0707" w:rsidRPr="001B206B" w:rsidRDefault="000A0707" w:rsidP="004B2B7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Ознакомление детей дошкольного возраста с произведениями изобразительного искусства </w:t>
      </w:r>
      <w:r w:rsidRPr="001B206B">
        <w:rPr>
          <w:rFonts w:ascii="Times New Roman" w:hAnsi="Times New Roman" w:cs="Times New Roman"/>
          <w:b/>
          <w:bCs/>
          <w:sz w:val="28"/>
          <w:szCs w:val="28"/>
        </w:rPr>
        <w:t>Средняя группа</w:t>
      </w:r>
    </w:p>
    <w:p w:rsidR="000A0707" w:rsidRDefault="000A0707" w:rsidP="004B2B7F">
      <w:pPr>
        <w:jc w:val="both"/>
        <w:rPr>
          <w:rFonts w:ascii="Times New Roman" w:hAnsi="Times New Roman" w:cs="Times New Roman"/>
          <w:sz w:val="28"/>
          <w:szCs w:val="28"/>
        </w:rPr>
      </w:pPr>
      <w:r w:rsidRPr="001B206B">
        <w:rPr>
          <w:rFonts w:ascii="Times New Roman" w:hAnsi="Times New Roman" w:cs="Times New Roman"/>
          <w:b/>
          <w:bCs/>
          <w:sz w:val="28"/>
          <w:szCs w:val="28"/>
        </w:rPr>
        <w:t>Представления и опыт восприятия произведений искусства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0707" w:rsidRPr="00B91881" w:rsidRDefault="000A0707" w:rsidP="00B918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0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1881">
        <w:rPr>
          <w:rFonts w:ascii="Times New Roman" w:hAnsi="Times New Roman" w:cs="Times New Roman"/>
          <w:b/>
          <w:bCs/>
          <w:sz w:val="28"/>
          <w:szCs w:val="28"/>
        </w:rPr>
        <w:t>Декоративно-прикладное искусство</w:t>
      </w:r>
      <w:r w:rsidRPr="00B91881">
        <w:rPr>
          <w:rFonts w:ascii="Times New Roman" w:hAnsi="Times New Roman" w:cs="Times New Roman"/>
          <w:sz w:val="28"/>
          <w:szCs w:val="28"/>
        </w:rPr>
        <w:t xml:space="preserve">: знакомство с близкими опыту детей видами русских народных промыслов; их назначение, образность, материалы для изготовления. Особенности декоративных образов: выразительность, яркость, нарядность. Своеобразие некоторых узоров и орнаментов: кольца, дуги, точки; бутоны, листья; цветовые сочетания, традиционные образы. Декоративно-оформительское искусство как искусство красивого оформления пространства (комнаты, группы, выставок, поздравительных открыток, атрибутов для игр). </w:t>
      </w:r>
    </w:p>
    <w:p w:rsidR="000A0707" w:rsidRPr="00B91881" w:rsidRDefault="000A0707" w:rsidP="00B918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881">
        <w:rPr>
          <w:rFonts w:ascii="Times New Roman" w:hAnsi="Times New Roman" w:cs="Times New Roman"/>
          <w:b/>
          <w:bCs/>
          <w:sz w:val="28"/>
          <w:szCs w:val="28"/>
        </w:rPr>
        <w:t>Графика:</w:t>
      </w:r>
      <w:r w:rsidRPr="00B91881">
        <w:rPr>
          <w:rFonts w:ascii="Times New Roman" w:hAnsi="Times New Roman" w:cs="Times New Roman"/>
          <w:sz w:val="28"/>
          <w:szCs w:val="28"/>
        </w:rPr>
        <w:t xml:space="preserve"> особенности книжной графики: сопровождение иллюстрации текста; украшение книги. Ценность книг и необходимость бережного отношения к ним. Средства выразительности. Художники-иллюстраторы на конкретных примерах, близких детскому опыту: Е. и Н. Чарушины, Н. Кочергин, Т. Юфа, Т. Маврина, М. Митурич и др. </w:t>
      </w:r>
    </w:p>
    <w:p w:rsidR="000A0707" w:rsidRPr="00B91881" w:rsidRDefault="000A0707" w:rsidP="00B918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881">
        <w:rPr>
          <w:rFonts w:ascii="Times New Roman" w:hAnsi="Times New Roman" w:cs="Times New Roman"/>
          <w:b/>
          <w:bCs/>
          <w:sz w:val="28"/>
          <w:szCs w:val="28"/>
        </w:rPr>
        <w:t>Живопись:</w:t>
      </w:r>
      <w:r w:rsidRPr="00B91881">
        <w:rPr>
          <w:rFonts w:ascii="Times New Roman" w:hAnsi="Times New Roman" w:cs="Times New Roman"/>
          <w:sz w:val="28"/>
          <w:szCs w:val="28"/>
        </w:rPr>
        <w:t xml:space="preserve"> жанры живописи: натюрморт, пейзаж, портрет; разные по художественному образу и настроению произведения. Средства выразительности живописи (цвет, линия, композиция); многообразие цветов и оттенков, форм, фактуры в предметах и явлениях окружающего мира. </w:t>
      </w:r>
      <w:r w:rsidRPr="00B91881">
        <w:rPr>
          <w:rFonts w:ascii="Times New Roman" w:hAnsi="Times New Roman" w:cs="Times New Roman"/>
          <w:b/>
          <w:bCs/>
          <w:sz w:val="28"/>
          <w:szCs w:val="28"/>
        </w:rPr>
        <w:t>Скульптура:</w:t>
      </w:r>
      <w:r w:rsidRPr="00B91881">
        <w:rPr>
          <w:rFonts w:ascii="Times New Roman" w:hAnsi="Times New Roman" w:cs="Times New Roman"/>
          <w:sz w:val="28"/>
          <w:szCs w:val="28"/>
        </w:rPr>
        <w:t xml:space="preserve"> способы создания скульптуры: пластика, высекание. Особенности ее содержания — отображение животных (анималистика), портреты человека и бытовые сценки; средства выразительности: объемность, статика и движение, материал. Восприятие скульптуры разного вида: малая пластика, декоративная. </w:t>
      </w:r>
    </w:p>
    <w:p w:rsidR="000A0707" w:rsidRPr="00B91881" w:rsidRDefault="000A0707" w:rsidP="00B918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881">
        <w:rPr>
          <w:rFonts w:ascii="Times New Roman" w:hAnsi="Times New Roman" w:cs="Times New Roman"/>
          <w:b/>
          <w:bCs/>
          <w:sz w:val="28"/>
          <w:szCs w:val="28"/>
        </w:rPr>
        <w:t>Архитектура:</w:t>
      </w:r>
      <w:r w:rsidRPr="00B91881">
        <w:rPr>
          <w:rFonts w:ascii="Times New Roman" w:hAnsi="Times New Roman" w:cs="Times New Roman"/>
          <w:sz w:val="28"/>
          <w:szCs w:val="28"/>
        </w:rPr>
        <w:t xml:space="preserve"> представления о том, что окружающие детей сооружения — дома — архитектурные сооружения. Сходство и различие домов по используемым материалам, внешним конструктивным решениям. </w:t>
      </w:r>
    </w:p>
    <w:p w:rsidR="000A0707" w:rsidRPr="00B91881" w:rsidRDefault="000A0707" w:rsidP="00B918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881">
        <w:rPr>
          <w:rFonts w:ascii="Times New Roman" w:hAnsi="Times New Roman" w:cs="Times New Roman"/>
          <w:sz w:val="28"/>
          <w:szCs w:val="28"/>
        </w:rPr>
        <w:t xml:space="preserve">      Развитие умений различать между собой скульптурные, живописные и графические изображения, предметы разных народных промыслов. Понимание образа (что изображено) и доступных средств выразительности, с помощью которых художник создает выразительный образ. Развитие умений обращать внимание и откликаться на интересные декоративно- оформительские решения: украшение группы, одежду, атрибуты игр, замечать новые красивые предметы в группе. </w:t>
      </w:r>
    </w:p>
    <w:p w:rsidR="000A0707" w:rsidRPr="00B91881" w:rsidRDefault="000A0707" w:rsidP="00B918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881">
        <w:rPr>
          <w:rFonts w:ascii="Times New Roman" w:hAnsi="Times New Roman" w:cs="Times New Roman"/>
          <w:sz w:val="28"/>
          <w:szCs w:val="28"/>
        </w:rPr>
        <w:t xml:space="preserve">Проявление детских предпочтений: выбор детьми любимых книг и иллюстраций, предметов народных промыслов, инициировать пояснение детьми выбора; проявление детьми бережного отношения к книгам, игрушкам, предметам народных промыслов, начальный опыт коллекционирования. </w:t>
      </w:r>
    </w:p>
    <w:p w:rsidR="000A0707" w:rsidRDefault="000A0707" w:rsidP="00B918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881">
        <w:rPr>
          <w:rFonts w:ascii="Times New Roman" w:hAnsi="Times New Roman" w:cs="Times New Roman"/>
          <w:b/>
          <w:bCs/>
          <w:sz w:val="28"/>
          <w:szCs w:val="28"/>
        </w:rPr>
        <w:t>Первое посещение музея</w:t>
      </w:r>
      <w:r w:rsidRPr="00B91881">
        <w:rPr>
          <w:rFonts w:ascii="Times New Roman" w:hAnsi="Times New Roman" w:cs="Times New Roman"/>
          <w:sz w:val="28"/>
          <w:szCs w:val="28"/>
        </w:rPr>
        <w:t>. Представления о музее, произведениях искусства в музее, правилах поведения (на примере музея игрушек). Интерес детей к посещению музея.</w:t>
      </w:r>
    </w:p>
    <w:p w:rsidR="000A0707" w:rsidRDefault="000A0707" w:rsidP="00B918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707" w:rsidRDefault="000A0707" w:rsidP="00B918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707" w:rsidRDefault="000A0707" w:rsidP="00B918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707" w:rsidRDefault="000A0707" w:rsidP="00B918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707" w:rsidRPr="00B91881" w:rsidRDefault="000A0707" w:rsidP="00B918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48"/>
      </w:tblGrid>
      <w:tr w:rsidR="000A0707" w:rsidRPr="001723A3" w:rsidTr="00B91881">
        <w:tc>
          <w:tcPr>
            <w:tcW w:w="10548" w:type="dxa"/>
          </w:tcPr>
          <w:p w:rsidR="000A0707" w:rsidRPr="001723A3" w:rsidRDefault="000A0707" w:rsidP="002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15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Список произведений изобразительного искусства</w:t>
            </w:r>
          </w:p>
        </w:tc>
      </w:tr>
      <w:tr w:rsidR="000A0707" w:rsidRPr="001723A3" w:rsidTr="00B91881">
        <w:tc>
          <w:tcPr>
            <w:tcW w:w="10548" w:type="dxa"/>
          </w:tcPr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-Ю. Васнецов иллюстрации к сказке В. Бианки «Лис и мышонок», «Ладушки», иллюстрации к сборнику стихов А.А.Прокофьева «Шутки- прибаутки»,иллюстр. К русской народной игровой песне «Сорока- белобока», форзац к р.н.песне «Собака, кот, кошка и курочка», Ю.Васнецов Фотография.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-Л.Токманов иллюстр. К книге «Русские сказки про зверей», «Козлята и волк»;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-Л.Токманов иллюстр. К книге «Русские сказки про зверей», «Лисичка сестричка и серый волк»;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-В.Чижиков иллюстр. К сказке К.Чуковского «Доктор Айболит»;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-В.Лебедев иллюстр. «К тихой сказке» С.Маршака;</w:t>
            </w:r>
          </w:p>
          <w:p w:rsidR="000A0707" w:rsidRPr="001723A3" w:rsidRDefault="000A0707" w:rsidP="002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«К разноцветной книге»;</w:t>
            </w:r>
          </w:p>
          <w:p w:rsidR="000A0707" w:rsidRPr="001723A3" w:rsidRDefault="000A0707" w:rsidP="002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 xml:space="preserve">-Е.Чарушин «Зайчиха с зайчатами», </w:t>
            </w:r>
          </w:p>
          <w:p w:rsidR="000A0707" w:rsidRPr="001723A3" w:rsidRDefault="000A0707" w:rsidP="002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 xml:space="preserve">иллюстр. К книге «Тюпа, Томка и сорока», </w:t>
            </w:r>
          </w:p>
          <w:p w:rsidR="000A0707" w:rsidRPr="001723A3" w:rsidRDefault="000A0707" w:rsidP="002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 xml:space="preserve">«Почему Тюпу прозвали Тюпой», </w:t>
            </w:r>
          </w:p>
          <w:p w:rsidR="000A0707" w:rsidRPr="001723A3" w:rsidRDefault="000A0707" w:rsidP="002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 xml:space="preserve">«Почему Тюпа не ловит птиц», </w:t>
            </w:r>
          </w:p>
          <w:p w:rsidR="000A0707" w:rsidRPr="001723A3" w:rsidRDefault="000A0707" w:rsidP="002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 xml:space="preserve">«Рысенок», </w:t>
            </w:r>
          </w:p>
          <w:p w:rsidR="000A0707" w:rsidRPr="001723A3" w:rsidRDefault="000A0707" w:rsidP="002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иллюстр. К рассказу «Томка»,</w:t>
            </w:r>
          </w:p>
          <w:p w:rsidR="000A0707" w:rsidRPr="001723A3" w:rsidRDefault="000A0707" w:rsidP="002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 xml:space="preserve"> «Волчишко»;</w:t>
            </w:r>
          </w:p>
          <w:p w:rsidR="000A0707" w:rsidRPr="001723A3" w:rsidRDefault="000A0707" w:rsidP="002370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-Е.Рачев иллюстр. к р.н.с. «Петушок- золотой гребешок».</w:t>
            </w:r>
          </w:p>
        </w:tc>
      </w:tr>
    </w:tbl>
    <w:p w:rsidR="000A0707" w:rsidRPr="00416F1E" w:rsidRDefault="000A0707" w:rsidP="00416F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0707" w:rsidRDefault="000A0707" w:rsidP="00416F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16F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16F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16F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16F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16F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16F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16F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16F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16F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16F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16F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16F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16F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16F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16F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16F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Ознакомление детей дошкольного возраста с произведениями изобразительного искусства</w:t>
      </w:r>
      <w:r w:rsidRPr="001B20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 старшей </w:t>
      </w:r>
      <w:r w:rsidRPr="001B206B">
        <w:rPr>
          <w:rFonts w:ascii="Times New Roman" w:hAnsi="Times New Roman" w:cs="Times New Roman"/>
          <w:b/>
          <w:bCs/>
          <w:sz w:val="28"/>
          <w:szCs w:val="28"/>
        </w:rPr>
        <w:t>групп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0A0707" w:rsidRPr="001B206B" w:rsidRDefault="000A0707" w:rsidP="004B2B7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206B">
        <w:rPr>
          <w:rFonts w:ascii="Times New Roman" w:hAnsi="Times New Roman" w:cs="Times New Roman"/>
          <w:b/>
          <w:bCs/>
          <w:sz w:val="28"/>
          <w:szCs w:val="28"/>
        </w:rPr>
        <w:t>Представления и опыт восприятия произведений искусства</w:t>
      </w:r>
    </w:p>
    <w:p w:rsidR="000A0707" w:rsidRPr="00416F1E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  <w:r w:rsidRPr="00416F1E">
        <w:rPr>
          <w:rFonts w:ascii="Times New Roman" w:hAnsi="Times New Roman" w:cs="Times New Roman"/>
          <w:b/>
          <w:bCs/>
          <w:sz w:val="24"/>
          <w:szCs w:val="24"/>
        </w:rPr>
        <w:t>Декоративно-прикладное искусство</w:t>
      </w:r>
      <w:r w:rsidRPr="00416F1E">
        <w:rPr>
          <w:rFonts w:ascii="Times New Roman" w:hAnsi="Times New Roman" w:cs="Times New Roman"/>
          <w:sz w:val="24"/>
          <w:szCs w:val="24"/>
        </w:rPr>
        <w:t xml:space="preserve"> разных видов (игрушки, утварь, одежда, предметы быта) и разных областей России; технологии изготовления, назначение, особенности: яркость, нарядность, обобщенность, декоративность, единство эстетического и утилитарного, символичность образов животных, явлений природы. Ценность народного искусства; воспитание желания его сохранять и познавать. Своеобразие декоративно-оформительского искусства: назначение, виды: одежда, мебель, предметы быта. Способы оформления поздравительных открыток, составления букетов, оформления выставок. </w:t>
      </w:r>
    </w:p>
    <w:p w:rsidR="000A0707" w:rsidRPr="00416F1E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  <w:r w:rsidRPr="00416F1E">
        <w:rPr>
          <w:rFonts w:ascii="Times New Roman" w:hAnsi="Times New Roman" w:cs="Times New Roman"/>
          <w:b/>
          <w:bCs/>
          <w:sz w:val="24"/>
          <w:szCs w:val="24"/>
        </w:rPr>
        <w:t>Графика</w:t>
      </w:r>
      <w:r w:rsidRPr="00416F1E">
        <w:rPr>
          <w:rFonts w:ascii="Times New Roman" w:hAnsi="Times New Roman" w:cs="Times New Roman"/>
          <w:sz w:val="24"/>
          <w:szCs w:val="24"/>
        </w:rPr>
        <w:t xml:space="preserve"> как вид изобразительного искусства. Книжная, прикладная графика. Назначение иллюстрации — сопровождение текста. Специфика труда художника- иллюстратора, технологии создания иллюстрации. Художники-анималисты, сказочники-иллюстраторы. </w:t>
      </w:r>
    </w:p>
    <w:p w:rsidR="000A0707" w:rsidRPr="00416F1E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  <w:r w:rsidRPr="00416F1E">
        <w:rPr>
          <w:rFonts w:ascii="Times New Roman" w:hAnsi="Times New Roman" w:cs="Times New Roman"/>
          <w:b/>
          <w:bCs/>
          <w:sz w:val="24"/>
          <w:szCs w:val="24"/>
        </w:rPr>
        <w:t>Живопись</w:t>
      </w:r>
      <w:r w:rsidRPr="00416F1E">
        <w:rPr>
          <w:rFonts w:ascii="Times New Roman" w:hAnsi="Times New Roman" w:cs="Times New Roman"/>
          <w:sz w:val="24"/>
          <w:szCs w:val="24"/>
        </w:rPr>
        <w:t xml:space="preserve">: представления о жанрах живописи: натюрморт, пейзаж, автопортрет, жанровая живопись; восприятие разных образов по содержанию, настроению, средствам выразительности. Авторская манера некоторых художников-живописцев. </w:t>
      </w:r>
    </w:p>
    <w:p w:rsidR="000A0707" w:rsidRPr="00416F1E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  <w:r w:rsidRPr="00416F1E">
        <w:rPr>
          <w:rFonts w:ascii="Times New Roman" w:hAnsi="Times New Roman" w:cs="Times New Roman"/>
          <w:sz w:val="24"/>
          <w:szCs w:val="24"/>
        </w:rPr>
        <w:t xml:space="preserve">Специфика </w:t>
      </w:r>
      <w:r w:rsidRPr="00416F1E">
        <w:rPr>
          <w:rFonts w:ascii="Times New Roman" w:hAnsi="Times New Roman" w:cs="Times New Roman"/>
          <w:b/>
          <w:bCs/>
          <w:sz w:val="24"/>
          <w:szCs w:val="24"/>
        </w:rPr>
        <w:t>скульптуры</w:t>
      </w:r>
      <w:r w:rsidRPr="00416F1E">
        <w:rPr>
          <w:rFonts w:ascii="Times New Roman" w:hAnsi="Times New Roman" w:cs="Times New Roman"/>
          <w:sz w:val="24"/>
          <w:szCs w:val="24"/>
        </w:rPr>
        <w:t xml:space="preserve"> как искусства создавать объемные образы (отличие от живописи). Назначение и виды скульптуры, средства выразительности: материал, техника его обработки, фактура, композиция, силуэт, постамент. Специфика труда скульптора, используемые инструменты. Скульптурные образы по близкой детям тематике из разных материалов. </w:t>
      </w:r>
    </w:p>
    <w:p w:rsidR="000A0707" w:rsidRPr="00416F1E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  <w:r w:rsidRPr="00416F1E">
        <w:rPr>
          <w:rFonts w:ascii="Times New Roman" w:hAnsi="Times New Roman" w:cs="Times New Roman"/>
          <w:b/>
          <w:bCs/>
          <w:sz w:val="24"/>
          <w:szCs w:val="24"/>
        </w:rPr>
        <w:t>Архитектура</w:t>
      </w:r>
      <w:r w:rsidRPr="00416F1E">
        <w:rPr>
          <w:rFonts w:ascii="Times New Roman" w:hAnsi="Times New Roman" w:cs="Times New Roman"/>
          <w:sz w:val="24"/>
          <w:szCs w:val="24"/>
        </w:rPr>
        <w:t xml:space="preserve"> как сооружения, их комплексы, необходимые для жизнедеятельности людей. Особенности архитектуры (соотношение пользы — красоты — прочности). Материалы, используемые в строительстве. Виды архитектуры по назначению. Понимание типичного, обобщенного образа сооружения, характерного и индивидуального. Гармония объекта с окружающим пространством. Известные архитектурные сооружения региона. </w:t>
      </w:r>
    </w:p>
    <w:p w:rsidR="000A0707" w:rsidRPr="00416F1E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  <w:r w:rsidRPr="00416F1E">
        <w:rPr>
          <w:rFonts w:ascii="Times New Roman" w:hAnsi="Times New Roman" w:cs="Times New Roman"/>
          <w:sz w:val="24"/>
          <w:szCs w:val="24"/>
        </w:rPr>
        <w:t xml:space="preserve">       Умения эмоционально откликаться, понимать художественный образ, идею произведения, устанавливать связь между образом, сюжетом, средствами выразительности; выделять настроение произведения, отношение автора к изображенному. Умения выделять средства выразительности разных видов искусства. Оценивать художественные образы графики, живописи, скульптуры и архитектуры; формулировать собственное суждение. Уважительное отношение к промыслам родного края, к художественному наследию России. Проявление интереса к творческому труду. Проявление предпочтений. </w:t>
      </w:r>
    </w:p>
    <w:p w:rsidR="000A0707" w:rsidRPr="00416F1E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  <w:r w:rsidRPr="00416F1E">
        <w:rPr>
          <w:rFonts w:ascii="Times New Roman" w:hAnsi="Times New Roman" w:cs="Times New Roman"/>
          <w:b/>
          <w:bCs/>
          <w:sz w:val="24"/>
          <w:szCs w:val="24"/>
        </w:rPr>
        <w:t>Посещение музея</w:t>
      </w:r>
      <w:r w:rsidRPr="00416F1E">
        <w:rPr>
          <w:rFonts w:ascii="Times New Roman" w:hAnsi="Times New Roman" w:cs="Times New Roman"/>
          <w:sz w:val="24"/>
          <w:szCs w:val="24"/>
        </w:rPr>
        <w:t>. Представления о музее как о сокровищнице ценностей и произведений искусства. Экспонаты и коллекция. Интерес к посещению музеев, галерей; знание и стремление соблюдать правила поведения в музее.</w:t>
      </w:r>
    </w:p>
    <w:p w:rsidR="000A0707" w:rsidRDefault="000A0707" w:rsidP="004B2B7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B2B7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B2B7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B2B7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B2B7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16F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Ознакомление детей дошкольного возраста с произведениями изобразительного искусства. </w:t>
      </w:r>
      <w:r w:rsidRPr="005B5CCC">
        <w:rPr>
          <w:rFonts w:ascii="Times New Roman" w:hAnsi="Times New Roman" w:cs="Times New Roman"/>
          <w:b/>
          <w:bCs/>
          <w:sz w:val="28"/>
          <w:szCs w:val="28"/>
        </w:rPr>
        <w:t>Подготовительная группа</w:t>
      </w:r>
    </w:p>
    <w:p w:rsidR="000A0707" w:rsidRPr="005B5CCC" w:rsidRDefault="000A0707" w:rsidP="004B2B7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5CCC">
        <w:rPr>
          <w:rFonts w:ascii="Times New Roman" w:hAnsi="Times New Roman" w:cs="Times New Roman"/>
          <w:b/>
          <w:bCs/>
          <w:sz w:val="28"/>
          <w:szCs w:val="28"/>
        </w:rPr>
        <w:t>Представления и опыт восприятия произведений искусства</w:t>
      </w:r>
    </w:p>
    <w:p w:rsidR="000A0707" w:rsidRPr="00416F1E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  <w:r w:rsidRPr="00416F1E">
        <w:rPr>
          <w:rFonts w:ascii="Times New Roman" w:hAnsi="Times New Roman" w:cs="Times New Roman"/>
          <w:b/>
          <w:bCs/>
          <w:sz w:val="24"/>
          <w:szCs w:val="24"/>
        </w:rPr>
        <w:t>Народное декоративно-прикладное искусство</w:t>
      </w:r>
      <w:r w:rsidRPr="00416F1E">
        <w:rPr>
          <w:rFonts w:ascii="Times New Roman" w:hAnsi="Times New Roman" w:cs="Times New Roman"/>
          <w:sz w:val="24"/>
          <w:szCs w:val="24"/>
        </w:rPr>
        <w:t xml:space="preserve"> разных видов на примере промыслов России и зарубежья; разнообразие и сходство, назначение и особенности, связь декора с назначением предмета; традиционность образов, узоров, отражение в них природы, народного быта, культуры. Стилевые особенности. Ценность народного искусства; воспитание гордости и желания его сохранять и познавать. Своеобразие декоративно-оформительского искусства; виды. Способы оформления поздравительных открыток, составления букетов, оформления выставок. Профессиональное прикладное искусство.</w:t>
      </w:r>
    </w:p>
    <w:p w:rsidR="000A0707" w:rsidRPr="00416F1E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  <w:r w:rsidRPr="00416F1E">
        <w:rPr>
          <w:rFonts w:ascii="Times New Roman" w:hAnsi="Times New Roman" w:cs="Times New Roman"/>
          <w:b/>
          <w:bCs/>
          <w:sz w:val="24"/>
          <w:szCs w:val="24"/>
        </w:rPr>
        <w:t>Графика</w:t>
      </w:r>
      <w:r w:rsidRPr="00416F1E">
        <w:rPr>
          <w:rFonts w:ascii="Times New Roman" w:hAnsi="Times New Roman" w:cs="Times New Roman"/>
          <w:sz w:val="24"/>
          <w:szCs w:val="24"/>
        </w:rPr>
        <w:t>: виды и особенности средств выразительности. Специфики труда художника-иллюстратора, способы создания иллюстрации. Макет книги. Художники- анималисты, сказочники-иллюстраторы, иллюстраторы «веселой» книги.</w:t>
      </w:r>
    </w:p>
    <w:p w:rsidR="000A0707" w:rsidRPr="00416F1E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  <w:r w:rsidRPr="00416F1E">
        <w:rPr>
          <w:rFonts w:ascii="Times New Roman" w:hAnsi="Times New Roman" w:cs="Times New Roman"/>
          <w:b/>
          <w:bCs/>
          <w:sz w:val="24"/>
          <w:szCs w:val="24"/>
        </w:rPr>
        <w:t>Живопись</w:t>
      </w:r>
      <w:r w:rsidRPr="00416F1E">
        <w:rPr>
          <w:rFonts w:ascii="Times New Roman" w:hAnsi="Times New Roman" w:cs="Times New Roman"/>
          <w:sz w:val="24"/>
          <w:szCs w:val="24"/>
        </w:rPr>
        <w:t>: жанровое разнообразие, особенности средств выразительности. Авторская манера известных художников-живописцев (на ознакомительном уровне).</w:t>
      </w:r>
    </w:p>
    <w:p w:rsidR="000A0707" w:rsidRPr="00416F1E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  <w:r w:rsidRPr="00416F1E">
        <w:rPr>
          <w:rFonts w:ascii="Times New Roman" w:hAnsi="Times New Roman" w:cs="Times New Roman"/>
          <w:b/>
          <w:bCs/>
          <w:sz w:val="24"/>
          <w:szCs w:val="24"/>
        </w:rPr>
        <w:t>Скульптура</w:t>
      </w:r>
      <w:r w:rsidRPr="00416F1E">
        <w:rPr>
          <w:rFonts w:ascii="Times New Roman" w:hAnsi="Times New Roman" w:cs="Times New Roman"/>
          <w:sz w:val="24"/>
          <w:szCs w:val="24"/>
        </w:rPr>
        <w:t>: виды скульптуры, особенности средств выразительности. Специфика труда скульптора. Памятники и монументы, известные памятники и скульптура региона, России и мира.</w:t>
      </w:r>
    </w:p>
    <w:p w:rsidR="000A0707" w:rsidRPr="00416F1E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  <w:r w:rsidRPr="00416F1E">
        <w:rPr>
          <w:rFonts w:ascii="Times New Roman" w:hAnsi="Times New Roman" w:cs="Times New Roman"/>
          <w:b/>
          <w:bCs/>
          <w:sz w:val="24"/>
          <w:szCs w:val="24"/>
        </w:rPr>
        <w:t>Архитектура</w:t>
      </w:r>
      <w:r w:rsidRPr="00416F1E">
        <w:rPr>
          <w:rFonts w:ascii="Times New Roman" w:hAnsi="Times New Roman" w:cs="Times New Roman"/>
          <w:sz w:val="24"/>
          <w:szCs w:val="24"/>
        </w:rPr>
        <w:t>: особенности и виды архитектуры, материалы, используемые в строительстве. Понимание типичного, обобщенного характерного и индивидуального образа сооружения. Особенности архитектурных сооружений, зданий. Декоративные элементы. Гармония объекта с окружающим пространством. Эстетический образ города. Известные архитектурные сооружения России и мира. Труд архитектора.</w:t>
      </w:r>
    </w:p>
    <w:p w:rsidR="000A0707" w:rsidRPr="00416F1E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  <w:r w:rsidRPr="00416F1E">
        <w:rPr>
          <w:rFonts w:ascii="Times New Roman" w:hAnsi="Times New Roman" w:cs="Times New Roman"/>
          <w:sz w:val="24"/>
          <w:szCs w:val="24"/>
        </w:rPr>
        <w:t xml:space="preserve">      Эмоционально-эстетический отклик на выразительность художественного образа, предмета народного промысла, архитектурного объекта. Совершенствование умений художественного восприятия: внимательно рассматривать произведение, выделять сходство и различие при сравнении разных по тематике используемых средств выразительности. Понимание идеи произведения, установлению связи между образом, сюжетом, средствами выразительности; выделение настроения произведения, отношения автора к изображенному; эстетическая оценка, высказывание собственного суждения. Подведение к пониманию того, что автор-творец целенаправленно отбирает средства выразительности для создания более выразительного образа. Выделение творческой манеры некоторых художников и скульпторов. </w:t>
      </w:r>
    </w:p>
    <w:p w:rsidR="000A0707" w:rsidRPr="00416F1E" w:rsidRDefault="000A0707" w:rsidP="004B2B7F">
      <w:pPr>
        <w:jc w:val="both"/>
        <w:rPr>
          <w:rFonts w:ascii="Times New Roman" w:hAnsi="Times New Roman" w:cs="Times New Roman"/>
          <w:sz w:val="24"/>
          <w:szCs w:val="24"/>
        </w:rPr>
      </w:pPr>
      <w:r w:rsidRPr="00416F1E">
        <w:rPr>
          <w:rFonts w:ascii="Times New Roman" w:hAnsi="Times New Roman" w:cs="Times New Roman"/>
          <w:sz w:val="24"/>
          <w:szCs w:val="24"/>
        </w:rPr>
        <w:t>Воспитание начальных ценностных установок, уважительного отношения к промыслам родного края; развитие и поддержка детского интереса к истории народных промыслов и искусства, необычным предметам, интересным художественным образам. Поддержка стремления отразить впечатления и представления в собственной деятельности. Проявление предпочтений и интересов в форме коллекционирования, увлечения ручным трудом, продуктивной деятельности.</w:t>
      </w:r>
    </w:p>
    <w:p w:rsidR="000A0707" w:rsidRPr="00B91881" w:rsidRDefault="000A0707" w:rsidP="00B91881">
      <w:pPr>
        <w:jc w:val="both"/>
        <w:rPr>
          <w:rFonts w:ascii="Times New Roman" w:hAnsi="Times New Roman" w:cs="Times New Roman"/>
          <w:sz w:val="24"/>
          <w:szCs w:val="24"/>
        </w:rPr>
      </w:pPr>
      <w:r w:rsidRPr="00416F1E">
        <w:rPr>
          <w:rFonts w:ascii="Times New Roman" w:hAnsi="Times New Roman" w:cs="Times New Roman"/>
          <w:b/>
          <w:bCs/>
          <w:sz w:val="24"/>
          <w:szCs w:val="24"/>
        </w:rPr>
        <w:t>Посещение музеев</w:t>
      </w:r>
      <w:r w:rsidRPr="00416F1E">
        <w:rPr>
          <w:rFonts w:ascii="Times New Roman" w:hAnsi="Times New Roman" w:cs="Times New Roman"/>
          <w:sz w:val="24"/>
          <w:szCs w:val="24"/>
        </w:rPr>
        <w:t>. Интерес к посещению музеев, галерей. Представления о произведениях искусства в музее; разнообразие музейных экспонатов и виды музея. Понимание ценности музейного предмета. Стремление соблюдать правила поведения в музее, отражать впечатления в деятельности, проявлять уважительное отношение к художественному наследию России.</w:t>
      </w:r>
    </w:p>
    <w:p w:rsidR="000A0707" w:rsidRDefault="000A0707" w:rsidP="004B2B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707" w:rsidRDefault="000A0707" w:rsidP="004B2B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7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28"/>
      </w:tblGrid>
      <w:tr w:rsidR="000A0707" w:rsidRPr="001723A3" w:rsidTr="00B91881">
        <w:tc>
          <w:tcPr>
            <w:tcW w:w="10728" w:type="dxa"/>
          </w:tcPr>
          <w:p w:rsidR="000A0707" w:rsidRPr="008D1536" w:rsidRDefault="000A0707" w:rsidP="00B918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15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Список произведений изобразительного искусства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0A0707" w:rsidRPr="001723A3" w:rsidRDefault="000A0707" w:rsidP="000526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707" w:rsidRPr="001723A3" w:rsidTr="00B91881">
        <w:tc>
          <w:tcPr>
            <w:tcW w:w="10728" w:type="dxa"/>
          </w:tcPr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К.Ф.Юон «Зимнее солнце»;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И.И.Шишкин «На севере диком», «Перед грозой», «Корабельная роща», «Сосна»;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И.Э.Грабарь «Февраль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ская лазурь», «Мартовский снег», «Утренний чай», «Груши на зеленой драпировке», «Неприбранный стол», «Хризантемы»;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И.И.Левитан «У омута», «Вечерний звон»;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И.К.Айвазовский «Кронштадтский рейд», «Лунная ночь», «Бриг Меркурий»;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В.Чижиков иллюстр. К сказке К.Чуковского «Доктор Айболит»;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В.А.Тропинин «портрет генерала А.И.Гончакова»;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О.А.Кипренский «Портрет А.С.Пушкина»;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И.Е.Репин «портрет Павла Михайловича Третьякова», «Автопортрет», «На солнце. Портрет Н.И.Репиной», «портрет общественной деятельницы Поликаны Степановны Стасовой…»;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Ф.С.Рокотов «Портрет поэта В.И.Майкова»;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И.Н.Крамской «Н.А.Некрасов в период «Последних песен», «Неизвестная»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О.А.Кипренский «Портрет О.А.Рюминой»;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Неизвестный художник «Портрет пожилой женщины с книгой»;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Я.Давиде де Хем «Плоды»;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Е.И.Ворошилов «Лук»;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И.Т.Хруцкий «Натюрморт», «Фрукты и цветы»;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Неизвестный художник «Фрукты и птицы»;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К.Петров-Водкин «Розовый натюрморт», «Утренний натюрморт», «Ветка яблони», «Черемуха в стакане», «Бокал и лимон»;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М.Кончаловский «Овощи», «Клубника»;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К.Коровин «Розы»;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О.Татевосян «Натюрморт»;</w:t>
            </w:r>
          </w:p>
          <w:p w:rsidR="000A0707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23A3">
              <w:rPr>
                <w:rFonts w:ascii="Times New Roman" w:hAnsi="Times New Roman" w:cs="Times New Roman"/>
                <w:sz w:val="28"/>
                <w:szCs w:val="28"/>
              </w:rPr>
              <w:t>М.сарьяна «Осенние цветы»;</w:t>
            </w:r>
          </w:p>
          <w:p w:rsidR="000A0707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-И.Машков «Снедь московская.Хлебы», «Клубника и белый кувшин», «Ананасы и бананы»;</w:t>
            </w:r>
          </w:p>
          <w:p w:rsidR="000A0707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-И.Михайлов «Овощи и фрукты»; </w:t>
            </w:r>
          </w:p>
          <w:p w:rsidR="000A0707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Ф.Толстой «Букет цветов, бабочка и птичка»;</w:t>
            </w:r>
          </w:p>
          <w:p w:rsidR="000A0707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И.Серебрякова «За завтраком»;</w:t>
            </w:r>
          </w:p>
          <w:p w:rsidR="000A0707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А.Пентулов «Овощи»;</w:t>
            </w:r>
          </w:p>
          <w:p w:rsidR="000A0707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П.Крылов «Цветы на окне»;</w:t>
            </w:r>
          </w:p>
          <w:p w:rsidR="000A0707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В.Ван Гог «Подсолнухи»;</w:t>
            </w:r>
          </w:p>
          <w:p w:rsidR="000A0707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О.Богаевская «Натюрморт»;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А.Головин «Купавки»;</w:t>
            </w:r>
          </w:p>
          <w:p w:rsidR="000A0707" w:rsidRPr="001723A3" w:rsidRDefault="000A0707" w:rsidP="000526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0707" w:rsidRDefault="000A0707" w:rsidP="004B2B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707" w:rsidRDefault="000A0707" w:rsidP="004B2B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707" w:rsidRDefault="000A0707" w:rsidP="004B2B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707" w:rsidRDefault="000A0707" w:rsidP="004B2B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707" w:rsidRDefault="000A0707">
      <w:bookmarkStart w:id="0" w:name="_GoBack"/>
      <w:bookmarkEnd w:id="0"/>
    </w:p>
    <w:sectPr w:rsidR="000A0707" w:rsidSect="00416F1E">
      <w:pgSz w:w="11906" w:h="16838"/>
      <w:pgMar w:top="360" w:right="850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2B7F"/>
    <w:rsid w:val="0005267A"/>
    <w:rsid w:val="000A0707"/>
    <w:rsid w:val="001723A3"/>
    <w:rsid w:val="001B206B"/>
    <w:rsid w:val="001D4035"/>
    <w:rsid w:val="00237066"/>
    <w:rsid w:val="00416F1E"/>
    <w:rsid w:val="00495F8A"/>
    <w:rsid w:val="004B2B7F"/>
    <w:rsid w:val="004B5EEC"/>
    <w:rsid w:val="004B7DB2"/>
    <w:rsid w:val="005B5CCC"/>
    <w:rsid w:val="005D19C2"/>
    <w:rsid w:val="00790FF5"/>
    <w:rsid w:val="008D1536"/>
    <w:rsid w:val="00B91881"/>
    <w:rsid w:val="00CC4F86"/>
    <w:rsid w:val="00CD26E2"/>
    <w:rsid w:val="00E82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B7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6</Pages>
  <Words>1852</Words>
  <Characters>10563</Characters>
  <Application>Microsoft Office Outlook</Application>
  <DocSecurity>0</DocSecurity>
  <Lines>0</Lines>
  <Paragraphs>0</Paragraphs>
  <ScaleCrop>false</ScaleCrop>
  <Company>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Заркова </cp:lastModifiedBy>
  <cp:revision>3</cp:revision>
  <cp:lastPrinted>2017-11-09T06:44:00Z</cp:lastPrinted>
  <dcterms:created xsi:type="dcterms:W3CDTF">2015-03-13T07:52:00Z</dcterms:created>
  <dcterms:modified xsi:type="dcterms:W3CDTF">2017-11-09T06:46:00Z</dcterms:modified>
</cp:coreProperties>
</file>